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17E545" w14:textId="77777777" w:rsidR="000B789B" w:rsidRDefault="000B789B" w:rsidP="000B789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BURTON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fl.1426)</w:t>
      </w:r>
    </w:p>
    <w:p w14:paraId="70C34E0C" w14:textId="77777777" w:rsidR="000B789B" w:rsidRDefault="000B789B" w:rsidP="000B789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</w:t>
      </w:r>
    </w:p>
    <w:p w14:paraId="0F96153A" w14:textId="77777777" w:rsidR="000B789B" w:rsidRDefault="000B789B" w:rsidP="000B789B">
      <w:pPr>
        <w:pStyle w:val="NoSpacing"/>
        <w:rPr>
          <w:rFonts w:cs="Times New Roman"/>
          <w:szCs w:val="24"/>
        </w:rPr>
      </w:pPr>
    </w:p>
    <w:p w14:paraId="0BB91715" w14:textId="77777777" w:rsidR="000B789B" w:rsidRDefault="000B789B" w:rsidP="000B789B">
      <w:pPr>
        <w:pStyle w:val="NoSpacing"/>
        <w:rPr>
          <w:rFonts w:cs="Times New Roman"/>
          <w:szCs w:val="24"/>
        </w:rPr>
      </w:pPr>
    </w:p>
    <w:p w14:paraId="56B73F45" w14:textId="77777777" w:rsidR="000B789B" w:rsidRDefault="000B789B" w:rsidP="000B789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Oct.1426</w:t>
      </w:r>
      <w:r>
        <w:rPr>
          <w:rFonts w:cs="Times New Roman"/>
          <w:szCs w:val="24"/>
        </w:rPr>
        <w:tab/>
        <w:t xml:space="preserve">Isabella Wentworth, Prioress of the Blessed Mary of Clerkenwell, </w:t>
      </w:r>
    </w:p>
    <w:p w14:paraId="4F030E36" w14:textId="77777777" w:rsidR="000B789B" w:rsidRDefault="000B789B" w:rsidP="000B789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London(q.v.), brought a plaint of intrusion against him and Thomas Grey,</w:t>
      </w:r>
    </w:p>
    <w:p w14:paraId="434506C8" w14:textId="77777777" w:rsidR="000B789B" w:rsidRDefault="000B789B" w:rsidP="000B789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grocer(q.v.), touching her free tenement in the parishes of </w:t>
      </w:r>
      <w:proofErr w:type="spellStart"/>
      <w:r>
        <w:rPr>
          <w:rFonts w:cs="Times New Roman"/>
          <w:szCs w:val="24"/>
        </w:rPr>
        <w:t>St..Mary</w:t>
      </w:r>
      <w:proofErr w:type="spellEnd"/>
    </w:p>
    <w:p w14:paraId="4A220657" w14:textId="77777777" w:rsidR="000B789B" w:rsidRDefault="000B789B" w:rsidP="000B789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proofErr w:type="spellStart"/>
      <w:r>
        <w:rPr>
          <w:rFonts w:cs="Times New Roman"/>
          <w:szCs w:val="24"/>
        </w:rPr>
        <w:t>Gilchurch</w:t>
      </w:r>
      <w:proofErr w:type="spellEnd"/>
      <w:r>
        <w:rPr>
          <w:rFonts w:cs="Times New Roman"/>
          <w:szCs w:val="24"/>
        </w:rPr>
        <w:t xml:space="preserve"> and </w:t>
      </w:r>
      <w:proofErr w:type="spellStart"/>
      <w:proofErr w:type="gramStart"/>
      <w:r>
        <w:rPr>
          <w:rFonts w:cs="Times New Roman"/>
          <w:szCs w:val="24"/>
        </w:rPr>
        <w:t>St.Mildred</w:t>
      </w:r>
      <w:proofErr w:type="spellEnd"/>
      <w:proofErr w:type="gramEnd"/>
      <w:r>
        <w:rPr>
          <w:rFonts w:cs="Times New Roman"/>
          <w:szCs w:val="24"/>
        </w:rPr>
        <w:t xml:space="preserve"> in the Poultry.</w:t>
      </w:r>
    </w:p>
    <w:p w14:paraId="165A0FB9" w14:textId="77777777" w:rsidR="000B789B" w:rsidRDefault="000B789B" w:rsidP="000B789B">
      <w:pPr>
        <w:pStyle w:val="NoSpacing"/>
        <w:ind w:left="1440"/>
        <w:rPr>
          <w:rFonts w:cs="Times New Roman"/>
          <w:szCs w:val="24"/>
        </w:rPr>
      </w:pPr>
      <w:r w:rsidRPr="00077E02">
        <w:rPr>
          <w:rFonts w:cs="Times New Roman"/>
          <w:szCs w:val="24"/>
        </w:rPr>
        <w:t xml:space="preserve">(“Calendar of Plea and Memoranda Rolls preserved among the archives of the Corporation of the City of London at the Guildhall A.D. 1413-1437”, edited by </w:t>
      </w:r>
      <w:proofErr w:type="spellStart"/>
      <w:r w:rsidRPr="00077E02">
        <w:rPr>
          <w:rFonts w:cs="Times New Roman"/>
          <w:szCs w:val="24"/>
        </w:rPr>
        <w:t>A.</w:t>
      </w:r>
      <w:proofErr w:type="gramStart"/>
      <w:r w:rsidRPr="00077E02">
        <w:rPr>
          <w:rFonts w:cs="Times New Roman"/>
          <w:szCs w:val="24"/>
        </w:rPr>
        <w:t>H.Thomas</w:t>
      </w:r>
      <w:proofErr w:type="spellEnd"/>
      <w:proofErr w:type="gramEnd"/>
      <w:r w:rsidRPr="00077E02">
        <w:rPr>
          <w:rFonts w:cs="Times New Roman"/>
          <w:szCs w:val="24"/>
        </w:rPr>
        <w:t xml:space="preserve"> pub. Cambridge University Press 1943 p.</w:t>
      </w:r>
      <w:r>
        <w:rPr>
          <w:rFonts w:cs="Times New Roman"/>
          <w:szCs w:val="24"/>
        </w:rPr>
        <w:t>200)</w:t>
      </w:r>
    </w:p>
    <w:p w14:paraId="1819F710" w14:textId="77777777" w:rsidR="000B789B" w:rsidRDefault="000B789B" w:rsidP="000B789B">
      <w:pPr>
        <w:pStyle w:val="NoSpacing"/>
        <w:rPr>
          <w:rFonts w:cs="Times New Roman"/>
          <w:szCs w:val="24"/>
        </w:rPr>
      </w:pPr>
    </w:p>
    <w:p w14:paraId="3727E5E6" w14:textId="77777777" w:rsidR="000B789B" w:rsidRDefault="000B789B" w:rsidP="000B789B">
      <w:pPr>
        <w:pStyle w:val="NoSpacing"/>
        <w:rPr>
          <w:rFonts w:cs="Times New Roman"/>
          <w:szCs w:val="24"/>
        </w:rPr>
      </w:pPr>
    </w:p>
    <w:p w14:paraId="10AB6E2B" w14:textId="77777777" w:rsidR="000B789B" w:rsidRDefault="000B789B" w:rsidP="000B789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December 2024</w:t>
      </w:r>
    </w:p>
    <w:p w14:paraId="344BAE4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58F687" w14:textId="77777777" w:rsidR="000B789B" w:rsidRDefault="000B789B" w:rsidP="009139A6">
      <w:r>
        <w:separator/>
      </w:r>
    </w:p>
  </w:endnote>
  <w:endnote w:type="continuationSeparator" w:id="0">
    <w:p w14:paraId="0C5B168F" w14:textId="77777777" w:rsidR="000B789B" w:rsidRDefault="000B789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D3DE1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57359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E7268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69DAE2" w14:textId="77777777" w:rsidR="000B789B" w:rsidRDefault="000B789B" w:rsidP="009139A6">
      <w:r>
        <w:separator/>
      </w:r>
    </w:p>
  </w:footnote>
  <w:footnote w:type="continuationSeparator" w:id="0">
    <w:p w14:paraId="5872D372" w14:textId="77777777" w:rsidR="000B789B" w:rsidRDefault="000B789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E8CAB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F723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CD48E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89B"/>
    <w:rsid w:val="000666E0"/>
    <w:rsid w:val="000B789B"/>
    <w:rsid w:val="002510B7"/>
    <w:rsid w:val="00270799"/>
    <w:rsid w:val="005C130B"/>
    <w:rsid w:val="00826F5C"/>
    <w:rsid w:val="008C0C7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EC4374"/>
  <w15:chartTrackingRefBased/>
  <w15:docId w15:val="{A136B49F-58F0-4956-A89B-141A9D099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80</Words>
  <Characters>460</Characters>
  <Application>Microsoft Office Word</Application>
  <DocSecurity>0</DocSecurity>
  <Lines>3</Lines>
  <Paragraphs>1</Paragraphs>
  <ScaleCrop>false</ScaleCrop>
  <Company/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2024-12-22T15:06:00Z</dcterms:created>
  <dcterms:modified xsi:type="dcterms:W3CDTF">2024-12-22T15:06:00Z</dcterms:modified>
</cp:coreProperties>
</file>